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31" w:rsidRPr="00F34F87" w:rsidRDefault="00407F31" w:rsidP="00F34F87">
      <w:pPr>
        <w:spacing w:after="150" w:line="240" w:lineRule="auto"/>
        <w:ind w:left="360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center" w:tblpY="481"/>
        <w:tblW w:w="9889" w:type="dxa"/>
        <w:tblLayout w:type="fixed"/>
        <w:tblLook w:val="0000"/>
      </w:tblPr>
      <w:tblGrid>
        <w:gridCol w:w="9889"/>
      </w:tblGrid>
      <w:tr w:rsidR="00407F31" w:rsidRPr="000C65D5">
        <w:trPr>
          <w:trHeight w:val="4674"/>
        </w:trPr>
        <w:tc>
          <w:tcPr>
            <w:tcW w:w="9889" w:type="dxa"/>
            <w:tcBorders>
              <w:bottom w:val="nil"/>
            </w:tcBorders>
          </w:tcPr>
          <w:p w:rsidR="00407F31" w:rsidRPr="00F34F87" w:rsidRDefault="00407F31" w:rsidP="00F34F87">
            <w:pPr>
              <w:keepNext/>
              <w:tabs>
                <w:tab w:val="left" w:pos="2160"/>
                <w:tab w:val="center" w:pos="4616"/>
              </w:tabs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C65D5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48usmansky_g" style="width:50.25pt;height:64.5pt;visibility:visible">
                  <v:imagedata r:id="rId7" o:title="" gain="2.5" blacklevel="-6554f" grayscale="t"/>
                </v:shape>
              </w:pict>
            </w: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ПОСТАНОВЛЕНИЕ</w:t>
            </w: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31" w:rsidRPr="00F34F87" w:rsidRDefault="00407F31" w:rsidP="00F34F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АДМИНИСТРАЦИИ  УСМАНСКОГО  МУНИЦИПАЛЬНОГО РАЙОНА</w:t>
            </w:r>
          </w:p>
          <w:p w:rsidR="00407F31" w:rsidRPr="00F34F87" w:rsidRDefault="00407F31" w:rsidP="00F34F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ЛИПЕЦКОЙ ОБЛАСТИ  РОССИЙСКОЙ ФЕДЕРАЦИИ</w:t>
            </w: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г. Усмань</w:t>
            </w: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19.04.</w:t>
            </w:r>
            <w:r w:rsidRPr="00F34F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 года                                                    №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234</w:t>
            </w:r>
          </w:p>
          <w:p w:rsidR="00407F31" w:rsidRPr="00F34F87" w:rsidRDefault="00407F31" w:rsidP="00F34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07F31" w:rsidRPr="00F34F87" w:rsidRDefault="00407F31" w:rsidP="00F34F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 внесении изменений </w:t>
      </w: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и дополнений 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в постановление от 07.12.2015 г. № 873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«Об утверждении административного регламента 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по предоставлению муниципальной услуги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«Присвоение квалификационных категорий 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спортивных судей»</w:t>
      </w:r>
    </w:p>
    <w:p w:rsidR="00407F31" w:rsidRPr="00F34F87" w:rsidRDefault="00407F31" w:rsidP="00F34F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 объектов  и услуг для инвалидов, оказания им помощи в преодолении барьеров, мешающих их использованию (получению) наравне с другими лицами во всех сферах жизнедеятельности, Приказом Минспорта России от 30.09.2015 № 913 «Об утверждении Положения о спортивных судьях», администрация Усманского муниципального района Липецкой области, </w:t>
      </w:r>
    </w:p>
    <w:p w:rsidR="00407F31" w:rsidRDefault="00407F31" w:rsidP="00F34F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ПОСТАНОВЛЯЕТ:</w:t>
      </w:r>
    </w:p>
    <w:p w:rsidR="00407F31" w:rsidRPr="00F34F87" w:rsidRDefault="00407F31" w:rsidP="00F34F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Внести изменения в приложение к постановлению от 07.12.2015 г. № 873 «Об утверждении административного регламента по предоставлению муниципальной услуги «Присвоение квалификационных категорий спортивных судей»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1.1. Пункт 2.14 административного регламента по предоставлению муниципальной услуги «Присвоение спортивных разрядов» дополнить словами: «Место, предназначенное для ознакомления заявителей с информационными материалами, оборудуется информационными стендами, обеспечивающими доступность предоставления муниципальной услуги инвалидам и лицам с ограниченными возможностями здоровья наравне с другими лицами. 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Лицам с ограниченными возможностями здоровья обеспечивается беспрепятственный вход в здание, где представляется муниципальная услуга.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Помещения оборудуется расширенными проходами, позволяющими 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обеспечить беспрепятственный доступ инвалидов, использующих кресла - коляски. Глухонемым, инвалидам по зрению и другим лицам с 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ограниченными физическими возможностями при необходимости оказывать помощь по передвижению в помещениях.»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1.2.  В пункте 2.5., 3.3., 3.4., вместо слов «приказом Министерства спорта, туризма и молодежной политики Российской федерации от 27 ноября 2008 № 56» читать «приказом Минспорта России от 30.09.2015 № 913»</w:t>
      </w: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1.3. Приложение № 4, 5 административного регламента по предоставлению муниципальной услуги «Присвоение квалификационных категорий спортивных судей» читать в новой редакции (приложение № 1).</w:t>
      </w:r>
    </w:p>
    <w:p w:rsidR="00407F31" w:rsidRPr="00F34F87" w:rsidRDefault="00407F31" w:rsidP="00F34F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Настоящие изменения подлежат размещению на официальном сайте администрации Усманского муниципального района в сети Интернет и в общественно-политической газете «Новая жизнь».</w:t>
      </w:r>
    </w:p>
    <w:p w:rsidR="00407F31" w:rsidRPr="00F34F87" w:rsidRDefault="00407F31" w:rsidP="00F34F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>Контроль за исполнением настоящего постановления возложить на первого заместителя главы администрации района Казьмину Т.А.</w:t>
      </w:r>
    </w:p>
    <w:p w:rsidR="00407F31" w:rsidRPr="00F34F87" w:rsidRDefault="00407F31" w:rsidP="00F34F87">
      <w:pPr>
        <w:spacing w:after="150" w:line="240" w:lineRule="auto"/>
        <w:ind w:left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4F87">
        <w:rPr>
          <w:rFonts w:ascii="Times New Roman" w:hAnsi="Times New Roman" w:cs="Times New Roman"/>
          <w:sz w:val="26"/>
          <w:szCs w:val="26"/>
          <w:lang w:eastAsia="ru-RU"/>
        </w:rPr>
        <w:t xml:space="preserve">Глава администрации района                                         В.М. МАЗО </w:t>
      </w:r>
    </w:p>
    <w:p w:rsidR="00407F31" w:rsidRPr="00F34F87" w:rsidRDefault="00407F31" w:rsidP="00F34F87">
      <w:pPr>
        <w:spacing w:after="150" w:line="240" w:lineRule="auto"/>
        <w:ind w:left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spacing w:after="150" w:line="240" w:lineRule="auto"/>
        <w:ind w:left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Назаров Н.В.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2-16-62</w:t>
      </w:r>
    </w:p>
    <w:p w:rsidR="00407F31" w:rsidRPr="00F34F87" w:rsidRDefault="00407F31" w:rsidP="00F34F87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ru-RU"/>
        </w:rPr>
        <w:sectPr w:rsidR="00407F31" w:rsidRPr="00F34F87" w:rsidSect="00977EAA">
          <w:pgSz w:w="11906" w:h="16838"/>
          <w:pgMar w:top="-48" w:right="1416" w:bottom="851" w:left="1701" w:header="0" w:footer="708" w:gutter="0"/>
          <w:cols w:space="708"/>
          <w:docGrid w:linePitch="360"/>
        </w:sectPr>
      </w:pPr>
    </w:p>
    <w:p w:rsidR="00407F31" w:rsidRPr="00F34F87" w:rsidRDefault="00407F31" w:rsidP="00F34F87">
      <w:pPr>
        <w:spacing w:after="0" w:line="240" w:lineRule="auto"/>
        <w:ind w:left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Приложение к постановлению</w:t>
      </w:r>
    </w:p>
    <w:p w:rsidR="00407F31" w:rsidRPr="00F34F87" w:rsidRDefault="00407F31" w:rsidP="00F34F87">
      <w:pPr>
        <w:spacing w:after="0" w:line="240" w:lineRule="auto"/>
        <w:ind w:left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 xml:space="preserve">администрации района </w:t>
      </w:r>
    </w:p>
    <w:p w:rsidR="00407F31" w:rsidRPr="00F34F87" w:rsidRDefault="00407F31" w:rsidP="00F34F87">
      <w:pPr>
        <w:spacing w:after="0" w:line="240" w:lineRule="auto"/>
        <w:ind w:left="72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34F87">
        <w:rPr>
          <w:rFonts w:ascii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19.04.</w:t>
      </w:r>
      <w:r w:rsidRPr="00F34F87">
        <w:rPr>
          <w:rFonts w:ascii="Times New Roman" w:hAnsi="Times New Roman" w:cs="Times New Roman"/>
          <w:sz w:val="20"/>
          <w:szCs w:val="20"/>
          <w:lang w:eastAsia="ru-RU"/>
        </w:rPr>
        <w:t xml:space="preserve"> №</w:t>
      </w:r>
      <w:r>
        <w:rPr>
          <w:rFonts w:ascii="Times New Roman" w:hAnsi="Times New Roman" w:cs="Times New Roman"/>
          <w:sz w:val="20"/>
          <w:szCs w:val="20"/>
          <w:lang w:eastAsia="ru-RU"/>
        </w:rPr>
        <w:t>234</w:t>
      </w:r>
      <w:r w:rsidRPr="00F34F87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Приложение  4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 xml:space="preserve"> к административному регламенту по предоставлению муниципальной услуги "Присвоение квалификационных категорий спортивных судей"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Представление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к присвоению квалификационной категории спортивного судьи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___________________________________________________________(указывается квалификационная категория спортивного судьи)</w:t>
      </w: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4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9"/>
        <w:gridCol w:w="795"/>
        <w:gridCol w:w="826"/>
        <w:gridCol w:w="709"/>
        <w:gridCol w:w="851"/>
        <w:gridCol w:w="750"/>
        <w:gridCol w:w="911"/>
        <w:gridCol w:w="567"/>
        <w:gridCol w:w="753"/>
        <w:gridCol w:w="137"/>
        <w:gridCol w:w="384"/>
        <w:gridCol w:w="608"/>
        <w:gridCol w:w="1011"/>
        <w:gridCol w:w="1541"/>
        <w:gridCol w:w="1361"/>
        <w:gridCol w:w="1037"/>
        <w:gridCol w:w="1571"/>
        <w:gridCol w:w="624"/>
        <w:gridCol w:w="1249"/>
      </w:tblGrid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поступления представления и документов (число, месяц, год)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фото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3 x 4 см</w:t>
            </w:r>
          </w:p>
        </w:tc>
        <w:tc>
          <w:tcPr>
            <w:tcW w:w="2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Сроки проведения официального соревнования 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(с дд/мм/гг до дд/мм/гг)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официального соревнования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Статус официального соревнования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должности спортивного судьи и оценка судейства</w:t>
            </w: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 xml:space="preserve">Дата присвоения предыдущей квалификационной категории спортивного судьи 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(число, месяц, год)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Отчество (при наличии)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рождения (число, месяц, год)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вида спорта (спортивной дисциплины)</w:t>
            </w:r>
          </w:p>
        </w:tc>
        <w:tc>
          <w:tcPr>
            <w:tcW w:w="2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Субъект Российской Федерации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Номер-код вид спорта</w:t>
            </w:r>
          </w:p>
        </w:tc>
        <w:tc>
          <w:tcPr>
            <w:tcW w:w="2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Адрес (место жительства)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28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Место работы (учебы), должность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Спортивное звание (при наличии)</w:t>
            </w:r>
          </w:p>
        </w:tc>
        <w:tc>
          <w:tcPr>
            <w:tcW w:w="2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Участие в теоретических занятиях, сдача нормативов по физической подготовке (для видов спорта, где такие нормативы предусмотрены правилами вида спорта), сдача квалификационного зачета, прохождение аттестации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(число, месяц, год)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региональной спортивной федерации или структурного подразделения федерального органа исполнительной власти (для военно-прикладных или служебно-прикладных видов спорта)</w:t>
            </w:r>
          </w:p>
        </w:tc>
        <w:tc>
          <w:tcPr>
            <w:tcW w:w="5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или служебно-прикладных видов спорта</w:t>
            </w:r>
          </w:p>
        </w:tc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Решение общероссийской спортивной федерации: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протокол от "__" ________ 20__ г. N ____</w:t>
            </w:r>
          </w:p>
        </w:tc>
      </w:tr>
      <w:tr w:rsidR="00407F31" w:rsidRPr="000C65D5"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Фамилия, инициалы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___________________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Фамилия, инициалы</w:t>
            </w:r>
          </w:p>
        </w:tc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Руководитель общероссийской спортивной федерации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_____________________________________</w:t>
            </w:r>
          </w:p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......................................... (Фамилия, инициалы)</w:t>
            </w:r>
          </w:p>
        </w:tc>
      </w:tr>
      <w:tr w:rsidR="00407F31" w:rsidRPr="000C65D5"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5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Подпись ___________________________</w:t>
            </w:r>
          </w:p>
        </w:tc>
      </w:tr>
      <w:tr w:rsidR="00407F31" w:rsidRPr="000C65D5"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__________________________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37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________________________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</w:tcBorders>
            <w:vAlign w:val="bottom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1249" w:type="dxa"/>
            <w:tcBorders>
              <w:top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__________</w:t>
            </w:r>
          </w:p>
        </w:tc>
      </w:tr>
      <w:tr w:rsidR="00407F31" w:rsidRPr="000C65D5">
        <w:tc>
          <w:tcPr>
            <w:tcW w:w="39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... ... ... ... ... .. (число, месяц, год)</w:t>
            </w:r>
          </w:p>
        </w:tc>
        <w:tc>
          <w:tcPr>
            <w:tcW w:w="51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... ... ... ... ... ... ... ... ... .. (число, месяц, год)</w:t>
            </w:r>
          </w:p>
        </w:tc>
        <w:tc>
          <w:tcPr>
            <w:tcW w:w="613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...................................................... (Фамилия, инициалы)</w:t>
            </w:r>
          </w:p>
        </w:tc>
        <w:tc>
          <w:tcPr>
            <w:tcW w:w="1249" w:type="dxa"/>
            <w:tcBorders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Подпись</w:t>
            </w:r>
          </w:p>
        </w:tc>
      </w:tr>
      <w:tr w:rsidR="00407F31" w:rsidRPr="000C65D5"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М.П. (при наличии)</w:t>
            </w:r>
          </w:p>
        </w:tc>
        <w:tc>
          <w:tcPr>
            <w:tcW w:w="5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М.П.</w:t>
            </w:r>
          </w:p>
        </w:tc>
      </w:tr>
    </w:tbl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7F31" w:rsidRPr="00F34F87" w:rsidRDefault="00407F31" w:rsidP="00F34F8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spacing w:after="0" w:line="240" w:lineRule="auto"/>
        <w:ind w:left="142" w:hanging="142"/>
        <w:jc w:val="right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 xml:space="preserve">Приложение 5 </w:t>
      </w:r>
    </w:p>
    <w:p w:rsidR="00407F31" w:rsidRPr="00F34F87" w:rsidRDefault="00407F31" w:rsidP="00F34F87">
      <w:pPr>
        <w:spacing w:after="0" w:line="240" w:lineRule="auto"/>
        <w:ind w:left="142" w:hanging="142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 xml:space="preserve">к административному   регламенту по предоставлению муниципальной  услуги "Присвоение квалификационных категорий спортивных судей" 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Карточка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учета спортивной судейской деятельности спортивного судьи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tbl>
      <w:tblPr>
        <w:tblW w:w="1460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8"/>
        <w:gridCol w:w="762"/>
        <w:gridCol w:w="851"/>
        <w:gridCol w:w="1988"/>
        <w:gridCol w:w="3855"/>
        <w:gridCol w:w="3091"/>
        <w:gridCol w:w="2409"/>
      </w:tblGrid>
      <w:tr w:rsidR="00407F31" w:rsidRPr="000C65D5">
        <w:tc>
          <w:tcPr>
            <w:tcW w:w="146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вида спорта (спортивной дисциплины), номер - код вида спорта в соответствии с Всероссийским реестром видов спорта</w:t>
            </w: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Субъект Российской Федерации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фото</w:t>
            </w: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организации, осуществляющей учет судейской деятельности спортивного судьи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Отчество (при наличии)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рождения (число, месяц, год)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Начало деятельности в качестве спортивного судьи (число, месяц, год)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Спортивное звание (при наличии)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Адрес (место жительства)</w:t>
            </w:r>
          </w:p>
        </w:tc>
        <w:tc>
          <w:tcPr>
            <w:tcW w:w="7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Место работы (учебы), должность</w:t>
            </w:r>
          </w:p>
        </w:tc>
        <w:tc>
          <w:tcPr>
            <w:tcW w:w="7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407F31" w:rsidRPr="00F34F87" w:rsidRDefault="00407F31" w:rsidP="00F34F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60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993"/>
        <w:gridCol w:w="992"/>
        <w:gridCol w:w="1276"/>
        <w:gridCol w:w="2409"/>
        <w:gridCol w:w="1985"/>
        <w:gridCol w:w="1843"/>
      </w:tblGrid>
      <w:tr w:rsidR="00407F31" w:rsidRPr="000C65D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Квалификационная категория спортивного судьи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Кем присвоена квалификационная категория спортивного судьи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присвоения (число, месяц, год)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Реквизиты документа о присвоении квалификационной категории спортивного судьи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Должность, фамилия, инициалы лица, подписавшего документ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Подпись</w:t>
            </w:r>
          </w:p>
        </w:tc>
      </w:tr>
      <w:tr w:rsidR="00407F31" w:rsidRPr="000C65D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Практика спортивного судейства, теоретическая подготовка,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F34F87">
        <w:rPr>
          <w:rFonts w:ascii="Arial" w:hAnsi="Arial" w:cs="Arial"/>
          <w:sz w:val="20"/>
          <w:szCs w:val="20"/>
          <w:lang w:eastAsia="ru-RU"/>
        </w:rPr>
        <w:t>квалификационный зачет</w:t>
      </w:r>
    </w:p>
    <w:p w:rsidR="00407F31" w:rsidRPr="00F34F87" w:rsidRDefault="00407F31" w:rsidP="00F34F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tbl>
      <w:tblPr>
        <w:tblW w:w="1619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0"/>
        <w:gridCol w:w="520"/>
        <w:gridCol w:w="522"/>
        <w:gridCol w:w="3400"/>
        <w:gridCol w:w="1559"/>
        <w:gridCol w:w="1276"/>
        <w:gridCol w:w="708"/>
        <w:gridCol w:w="456"/>
        <w:gridCol w:w="456"/>
        <w:gridCol w:w="457"/>
        <w:gridCol w:w="1101"/>
        <w:gridCol w:w="463"/>
        <w:gridCol w:w="463"/>
        <w:gridCol w:w="465"/>
        <w:gridCol w:w="1120"/>
        <w:gridCol w:w="446"/>
        <w:gridCol w:w="446"/>
        <w:gridCol w:w="446"/>
        <w:gridCol w:w="771"/>
        <w:gridCol w:w="600"/>
      </w:tblGrid>
      <w:tr w:rsidR="00407F31" w:rsidRPr="000C65D5">
        <w:tc>
          <w:tcPr>
            <w:tcW w:w="85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Практика спортивного судейства</w:t>
            </w:r>
          </w:p>
        </w:tc>
        <w:tc>
          <w:tcPr>
            <w:tcW w:w="49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Теоретическая подготовка</w:t>
            </w:r>
          </w:p>
        </w:tc>
        <w:tc>
          <w:tcPr>
            <w:tcW w:w="2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Квалификационный зачет</w:t>
            </w:r>
          </w:p>
        </w:tc>
      </w:tr>
      <w:tr w:rsidR="00407F31" w:rsidRPr="000C65D5">
        <w:tc>
          <w:tcPr>
            <w:tcW w:w="8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Участие в теоретических занятиях в качестве лектора</w:t>
            </w:r>
          </w:p>
        </w:tc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Участие в теоретических занятиях в качестве участника</w:t>
            </w:r>
          </w:p>
        </w:tc>
        <w:tc>
          <w:tcPr>
            <w:tcW w:w="27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проведения официальных соревнований (число, месяц, год)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официальных соревнований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Статус официальных соревнований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должности спортивного судьи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проведения (число, месяц, год)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Форма (тема) теоретического занятия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проведения (число, месяц, год)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Форма (тема) теоретического занятия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N протокола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34F87">
              <w:rPr>
                <w:rFonts w:ascii="Arial" w:hAnsi="Arial" w:cs="Arial"/>
                <w:sz w:val="20"/>
                <w:szCs w:val="20"/>
                <w:lang w:eastAsia="ru-RU"/>
              </w:rPr>
              <w:t>Оценка</w:t>
            </w:r>
          </w:p>
        </w:tc>
      </w:tr>
      <w:tr w:rsidR="00407F31" w:rsidRPr="000C65D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07F31" w:rsidRPr="000C65D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F31" w:rsidRPr="00F34F87" w:rsidRDefault="00407F31" w:rsidP="00F3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407F31" w:rsidRDefault="00407F31"/>
    <w:sectPr w:rsidR="00407F31" w:rsidSect="00F34F8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F31" w:rsidRDefault="00407F31" w:rsidP="00F34F87">
      <w:pPr>
        <w:spacing w:after="0" w:line="240" w:lineRule="auto"/>
      </w:pPr>
      <w:r>
        <w:separator/>
      </w:r>
    </w:p>
  </w:endnote>
  <w:endnote w:type="continuationSeparator" w:id="1">
    <w:p w:rsidR="00407F31" w:rsidRDefault="00407F31" w:rsidP="00F3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F31" w:rsidRDefault="00407F31" w:rsidP="00F34F87">
      <w:pPr>
        <w:spacing w:after="0" w:line="240" w:lineRule="auto"/>
      </w:pPr>
      <w:r>
        <w:separator/>
      </w:r>
    </w:p>
  </w:footnote>
  <w:footnote w:type="continuationSeparator" w:id="1">
    <w:p w:rsidR="00407F31" w:rsidRDefault="00407F31" w:rsidP="00F34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DE9"/>
    <w:multiLevelType w:val="hybridMultilevel"/>
    <w:tmpl w:val="1054A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C6573E"/>
    <w:multiLevelType w:val="hybridMultilevel"/>
    <w:tmpl w:val="6FBE6B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F87"/>
    <w:rsid w:val="000931C7"/>
    <w:rsid w:val="000C65D5"/>
    <w:rsid w:val="0014397C"/>
    <w:rsid w:val="00153FEE"/>
    <w:rsid w:val="001946BC"/>
    <w:rsid w:val="001C2307"/>
    <w:rsid w:val="00216FF5"/>
    <w:rsid w:val="0026591A"/>
    <w:rsid w:val="00302C87"/>
    <w:rsid w:val="00321098"/>
    <w:rsid w:val="00324741"/>
    <w:rsid w:val="0033650E"/>
    <w:rsid w:val="00353301"/>
    <w:rsid w:val="00370B8A"/>
    <w:rsid w:val="003D2103"/>
    <w:rsid w:val="00407F31"/>
    <w:rsid w:val="004D3E27"/>
    <w:rsid w:val="005C18CB"/>
    <w:rsid w:val="005C33D5"/>
    <w:rsid w:val="0061737B"/>
    <w:rsid w:val="007474AE"/>
    <w:rsid w:val="00764D38"/>
    <w:rsid w:val="00773D45"/>
    <w:rsid w:val="0079781A"/>
    <w:rsid w:val="008A2054"/>
    <w:rsid w:val="008A38E6"/>
    <w:rsid w:val="009063B6"/>
    <w:rsid w:val="009124AB"/>
    <w:rsid w:val="0097572E"/>
    <w:rsid w:val="00977EAA"/>
    <w:rsid w:val="00995C2C"/>
    <w:rsid w:val="00BA77B2"/>
    <w:rsid w:val="00BB354D"/>
    <w:rsid w:val="00BB5E3B"/>
    <w:rsid w:val="00BC4B11"/>
    <w:rsid w:val="00C4150E"/>
    <w:rsid w:val="00CB066C"/>
    <w:rsid w:val="00CC1ABD"/>
    <w:rsid w:val="00D2067D"/>
    <w:rsid w:val="00DF512C"/>
    <w:rsid w:val="00E30555"/>
    <w:rsid w:val="00E84E3A"/>
    <w:rsid w:val="00EB24AE"/>
    <w:rsid w:val="00F3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54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4F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3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F87"/>
  </w:style>
  <w:style w:type="paragraph" w:styleId="Footer">
    <w:name w:val="footer"/>
    <w:basedOn w:val="Normal"/>
    <w:link w:val="FooterChar"/>
    <w:uiPriority w:val="99"/>
    <w:semiHidden/>
    <w:rsid w:val="00F3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34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6</Pages>
  <Words>1152</Words>
  <Characters>6571</Characters>
  <Application>Microsoft Office Outlook</Application>
  <DocSecurity>0</DocSecurity>
  <Lines>0</Lines>
  <Paragraphs>0</Paragraphs>
  <ScaleCrop>false</ScaleCrop>
  <Company>uridicheskij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user</cp:lastModifiedBy>
  <cp:revision>2</cp:revision>
  <dcterms:created xsi:type="dcterms:W3CDTF">2016-04-25T04:51:00Z</dcterms:created>
  <dcterms:modified xsi:type="dcterms:W3CDTF">2016-05-12T06:23:00Z</dcterms:modified>
</cp:coreProperties>
</file>